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8A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 xml:space="preserve">СОВЕТ ДЕПУТАТОВ 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УВАЛЬ</w:t>
      </w:r>
      <w:r w:rsidRPr="0092790D">
        <w:rPr>
          <w:b/>
          <w:bCs/>
          <w:sz w:val="24"/>
          <w:szCs w:val="24"/>
        </w:rPr>
        <w:t>СКОГО СЕЛЬСОВЕТА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>ТАТАРСКОГО РАЙОНА НОВОСИБИРСКОЙ ОБЛАСТИ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>(пятого созыва)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</w:p>
    <w:p w:rsidR="00A4308A" w:rsidRPr="0092790D" w:rsidRDefault="00A4308A" w:rsidP="0092790D">
      <w:pPr>
        <w:pStyle w:val="Heading1"/>
        <w:rPr>
          <w:sz w:val="24"/>
          <w:szCs w:val="24"/>
        </w:rPr>
      </w:pPr>
      <w:r w:rsidRPr="0092790D">
        <w:rPr>
          <w:sz w:val="24"/>
          <w:szCs w:val="24"/>
        </w:rPr>
        <w:t>РЕШЕНИЕ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(внеочередной </w:t>
      </w:r>
      <w:r w:rsidRPr="0092790D">
        <w:rPr>
          <w:b/>
          <w:bCs/>
          <w:sz w:val="24"/>
          <w:szCs w:val="24"/>
        </w:rPr>
        <w:t>тридцат</w:t>
      </w:r>
      <w:r>
        <w:rPr>
          <w:b/>
          <w:bCs/>
          <w:sz w:val="24"/>
          <w:szCs w:val="24"/>
        </w:rPr>
        <w:t>ой сессии)</w:t>
      </w:r>
    </w:p>
    <w:p w:rsidR="00A4308A" w:rsidRPr="00580C62" w:rsidRDefault="00A4308A" w:rsidP="0092790D">
      <w:pPr>
        <w:rPr>
          <w:sz w:val="24"/>
          <w:szCs w:val="24"/>
        </w:rPr>
      </w:pPr>
    </w:p>
    <w:p w:rsidR="00A4308A" w:rsidRPr="00580C62" w:rsidRDefault="00A4308A" w:rsidP="0092790D">
      <w:pPr>
        <w:rPr>
          <w:sz w:val="24"/>
          <w:szCs w:val="24"/>
        </w:rPr>
      </w:pPr>
      <w:r w:rsidRPr="00580C62">
        <w:rPr>
          <w:sz w:val="24"/>
          <w:szCs w:val="24"/>
        </w:rPr>
        <w:t xml:space="preserve">28.05.2018 г.                                     с. Увальское                   </w:t>
      </w:r>
      <w:r>
        <w:rPr>
          <w:sz w:val="24"/>
          <w:szCs w:val="24"/>
        </w:rPr>
        <w:t xml:space="preserve">                            № 118</w:t>
      </w:r>
    </w:p>
    <w:p w:rsidR="00A4308A" w:rsidRPr="0092790D" w:rsidRDefault="00A4308A" w:rsidP="0092790D">
      <w:pPr>
        <w:jc w:val="left"/>
        <w:rPr>
          <w:b/>
          <w:bCs/>
          <w:sz w:val="24"/>
          <w:szCs w:val="24"/>
        </w:rPr>
      </w:pPr>
    </w:p>
    <w:p w:rsidR="00A4308A" w:rsidRPr="00580C62" w:rsidRDefault="00A4308A" w:rsidP="0092790D">
      <w:pPr>
        <w:rPr>
          <w:b/>
          <w:bCs/>
          <w:sz w:val="24"/>
          <w:szCs w:val="24"/>
        </w:rPr>
      </w:pPr>
      <w:r w:rsidRPr="00580C62">
        <w:rPr>
          <w:b/>
          <w:bCs/>
          <w:sz w:val="24"/>
          <w:szCs w:val="24"/>
        </w:rPr>
        <w:t>Об установлении границ территории осуществления территориального об</w:t>
      </w:r>
      <w:r>
        <w:rPr>
          <w:b/>
          <w:bCs/>
          <w:sz w:val="24"/>
          <w:szCs w:val="24"/>
        </w:rPr>
        <w:t xml:space="preserve">щественного самоуправления в д.Рождественка </w:t>
      </w:r>
      <w:r w:rsidRPr="00580C62">
        <w:rPr>
          <w:b/>
          <w:bCs/>
          <w:sz w:val="24"/>
          <w:szCs w:val="24"/>
        </w:rPr>
        <w:t>Татарского района Новосибирской области</w:t>
      </w:r>
    </w:p>
    <w:p w:rsidR="00A4308A" w:rsidRPr="0092790D" w:rsidRDefault="00A4308A" w:rsidP="0092790D">
      <w:pPr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  <w:r w:rsidRPr="0092790D">
        <w:rPr>
          <w:sz w:val="24"/>
          <w:szCs w:val="24"/>
        </w:rPr>
        <w:t xml:space="preserve">          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>
        <w:rPr>
          <w:sz w:val="24"/>
          <w:szCs w:val="24"/>
        </w:rPr>
        <w:t>Увальского</w:t>
      </w:r>
      <w:r w:rsidRPr="0092790D">
        <w:rPr>
          <w:sz w:val="24"/>
          <w:szCs w:val="24"/>
        </w:rPr>
        <w:t xml:space="preserve"> сельсовета Татарского района Новосибирской области, решением 3</w:t>
      </w:r>
      <w:r>
        <w:rPr>
          <w:sz w:val="24"/>
          <w:szCs w:val="24"/>
        </w:rPr>
        <w:t>0</w:t>
      </w:r>
      <w:r w:rsidRPr="0092790D">
        <w:rPr>
          <w:sz w:val="24"/>
          <w:szCs w:val="24"/>
        </w:rPr>
        <w:t xml:space="preserve">-ой сессии Совета депутатов </w:t>
      </w:r>
      <w:r>
        <w:rPr>
          <w:sz w:val="24"/>
          <w:szCs w:val="24"/>
        </w:rPr>
        <w:t>Увальского сельсовета от 28.05.2018 № 116</w:t>
      </w:r>
      <w:r w:rsidRPr="0092790D">
        <w:rPr>
          <w:sz w:val="24"/>
          <w:szCs w:val="24"/>
        </w:rPr>
        <w:t xml:space="preserve"> «Об утверждении Положения о территориальном общественном самоуправлении в </w:t>
      </w:r>
      <w:r>
        <w:rPr>
          <w:sz w:val="24"/>
          <w:szCs w:val="24"/>
        </w:rPr>
        <w:t>Увальском</w:t>
      </w:r>
      <w:r w:rsidRPr="0092790D">
        <w:rPr>
          <w:sz w:val="24"/>
          <w:szCs w:val="24"/>
        </w:rPr>
        <w:t xml:space="preserve"> сельсовете Татарского района Новосибирской области», на основании заявления от инициативной группы граждан </w:t>
      </w:r>
      <w:r>
        <w:rPr>
          <w:sz w:val="24"/>
          <w:szCs w:val="24"/>
        </w:rPr>
        <w:t>д.Рождественка</w:t>
      </w:r>
      <w:r w:rsidRPr="0092790D">
        <w:rPr>
          <w:sz w:val="24"/>
          <w:szCs w:val="24"/>
        </w:rPr>
        <w:t xml:space="preserve"> Татарского района Новосибирской области, Совет депутатов </w:t>
      </w:r>
      <w:r>
        <w:rPr>
          <w:sz w:val="24"/>
          <w:szCs w:val="24"/>
        </w:rPr>
        <w:t>Увальского</w:t>
      </w:r>
      <w:r w:rsidRPr="0092790D">
        <w:rPr>
          <w:sz w:val="24"/>
          <w:szCs w:val="24"/>
        </w:rPr>
        <w:t xml:space="preserve"> сельсовета Татарского района Новосибирской области</w:t>
      </w:r>
      <w:r>
        <w:rPr>
          <w:sz w:val="24"/>
          <w:szCs w:val="24"/>
        </w:rPr>
        <w:t>,</w:t>
      </w:r>
      <w:r w:rsidRPr="0092790D">
        <w:rPr>
          <w:sz w:val="24"/>
          <w:szCs w:val="24"/>
        </w:rPr>
        <w:t xml:space="preserve"> </w:t>
      </w:r>
    </w:p>
    <w:p w:rsidR="00A4308A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>РЕШИЛ:</w:t>
      </w:r>
    </w:p>
    <w:p w:rsidR="00A4308A" w:rsidRDefault="00A4308A" w:rsidP="0092790D">
      <w:pPr>
        <w:pStyle w:val="BodyText"/>
        <w:rPr>
          <w:sz w:val="24"/>
          <w:szCs w:val="24"/>
        </w:rPr>
      </w:pPr>
      <w:r w:rsidRPr="0092790D">
        <w:rPr>
          <w:sz w:val="24"/>
          <w:szCs w:val="24"/>
        </w:rPr>
        <w:t xml:space="preserve">1.Установить границы территории осуществления территориального общественного самоуправления в </w:t>
      </w:r>
      <w:r>
        <w:rPr>
          <w:sz w:val="24"/>
          <w:szCs w:val="24"/>
        </w:rPr>
        <w:t>д.Рождественка</w:t>
      </w:r>
      <w:r w:rsidRPr="0092790D">
        <w:rPr>
          <w:sz w:val="24"/>
          <w:szCs w:val="24"/>
        </w:rPr>
        <w:t xml:space="preserve"> Татарского района Новосибирской области, согласно приложению к настоящему решению.</w:t>
      </w: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  <w:r w:rsidRPr="0092790D">
        <w:rPr>
          <w:sz w:val="24"/>
          <w:szCs w:val="24"/>
        </w:rPr>
        <w:t>2.Опубликовать настоящее решение в периодическом печатном издании «</w:t>
      </w:r>
      <w:r>
        <w:rPr>
          <w:sz w:val="24"/>
          <w:szCs w:val="24"/>
        </w:rPr>
        <w:t>Увальский</w:t>
      </w:r>
      <w:r w:rsidRPr="0092790D">
        <w:rPr>
          <w:sz w:val="24"/>
          <w:szCs w:val="24"/>
        </w:rPr>
        <w:t xml:space="preserve"> вестник» в семидневный срок с момента его принятия, а также разместить на официальном сайте администрации </w:t>
      </w:r>
      <w:r>
        <w:rPr>
          <w:sz w:val="24"/>
          <w:szCs w:val="24"/>
        </w:rPr>
        <w:t>Увальского</w:t>
      </w:r>
      <w:r w:rsidRPr="0092790D">
        <w:rPr>
          <w:sz w:val="24"/>
          <w:szCs w:val="24"/>
        </w:rPr>
        <w:t xml:space="preserve"> сельсовета в сети  Интернет.</w:t>
      </w: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  <w:r w:rsidRPr="0092790D">
        <w:rPr>
          <w:sz w:val="24"/>
          <w:szCs w:val="24"/>
        </w:rPr>
        <w:t>3.Настоящее решение вступает в силу после его официального опубликования.</w:t>
      </w:r>
    </w:p>
    <w:p w:rsidR="00A4308A" w:rsidRPr="0092790D" w:rsidRDefault="00A4308A" w:rsidP="0092790D">
      <w:pPr>
        <w:rPr>
          <w:sz w:val="24"/>
          <w:szCs w:val="24"/>
        </w:rPr>
      </w:pPr>
    </w:p>
    <w:p w:rsidR="00A4308A" w:rsidRDefault="00A4308A" w:rsidP="0092790D">
      <w:pPr>
        <w:rPr>
          <w:sz w:val="24"/>
          <w:szCs w:val="24"/>
        </w:rPr>
      </w:pPr>
    </w:p>
    <w:p w:rsidR="00A4308A" w:rsidRPr="0092790D" w:rsidRDefault="00A4308A" w:rsidP="0092790D">
      <w:pPr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  <w:r w:rsidRPr="0092790D">
        <w:rPr>
          <w:sz w:val="24"/>
          <w:szCs w:val="24"/>
        </w:rPr>
        <w:t xml:space="preserve">Председатель Совета депутатов </w:t>
      </w:r>
    </w:p>
    <w:p w:rsidR="00A4308A" w:rsidRPr="0092790D" w:rsidRDefault="00A4308A" w:rsidP="0092790D">
      <w:pPr>
        <w:pStyle w:val="BodyText"/>
        <w:rPr>
          <w:sz w:val="24"/>
          <w:szCs w:val="24"/>
        </w:rPr>
      </w:pPr>
      <w:r>
        <w:rPr>
          <w:sz w:val="24"/>
          <w:szCs w:val="24"/>
        </w:rPr>
        <w:t>Увальского</w:t>
      </w:r>
      <w:r w:rsidRPr="0092790D">
        <w:rPr>
          <w:sz w:val="24"/>
          <w:szCs w:val="24"/>
        </w:rPr>
        <w:t xml:space="preserve"> сельсовета                                                </w:t>
      </w:r>
    </w:p>
    <w:p w:rsidR="00A4308A" w:rsidRPr="0092790D" w:rsidRDefault="00A4308A" w:rsidP="0092790D">
      <w:pPr>
        <w:pStyle w:val="BodyText"/>
        <w:rPr>
          <w:sz w:val="24"/>
          <w:szCs w:val="24"/>
        </w:rPr>
      </w:pPr>
      <w:r w:rsidRPr="0092790D">
        <w:rPr>
          <w:sz w:val="24"/>
          <w:szCs w:val="24"/>
        </w:rPr>
        <w:t xml:space="preserve">Татарского района Новосибирской области                        </w:t>
      </w:r>
      <w:r>
        <w:rPr>
          <w:sz w:val="24"/>
          <w:szCs w:val="24"/>
        </w:rPr>
        <w:t xml:space="preserve">                         С.Р. Максименко </w:t>
      </w: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Default="00A4308A" w:rsidP="0092790D">
      <w:pPr>
        <w:pStyle w:val="BodyText"/>
        <w:rPr>
          <w:sz w:val="24"/>
          <w:szCs w:val="24"/>
        </w:rPr>
      </w:pPr>
    </w:p>
    <w:p w:rsidR="00A4308A" w:rsidRPr="0092790D" w:rsidRDefault="00A4308A" w:rsidP="0092790D">
      <w:pPr>
        <w:pStyle w:val="BodyText"/>
        <w:rPr>
          <w:sz w:val="24"/>
          <w:szCs w:val="24"/>
        </w:rPr>
      </w:pPr>
    </w:p>
    <w:p w:rsidR="00A4308A" w:rsidRPr="00FF0414" w:rsidRDefault="00A4308A" w:rsidP="0092790D">
      <w:pPr>
        <w:jc w:val="right"/>
        <w:rPr>
          <w:b/>
          <w:bCs/>
          <w:sz w:val="20"/>
          <w:szCs w:val="20"/>
        </w:rPr>
      </w:pPr>
      <w:r w:rsidRPr="0092790D">
        <w:rPr>
          <w:sz w:val="24"/>
          <w:szCs w:val="24"/>
        </w:rPr>
        <w:t xml:space="preserve">  </w:t>
      </w:r>
      <w:r w:rsidRPr="00FF0414">
        <w:rPr>
          <w:b/>
          <w:bCs/>
          <w:sz w:val="20"/>
          <w:szCs w:val="20"/>
        </w:rPr>
        <w:t>ПРИЛОЖЕНИЕ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 xml:space="preserve">к решению внеочередной 30-ой сессии                                                                 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>пятого созыва Совета депутатов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 xml:space="preserve">                                                                 Увальского сельсовета 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>Татарского района</w:t>
      </w:r>
    </w:p>
    <w:p w:rsidR="00A4308A" w:rsidRPr="00FF0414" w:rsidRDefault="00A4308A" w:rsidP="0092790D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>Новосибирской области</w:t>
      </w:r>
    </w:p>
    <w:p w:rsidR="00A4308A" w:rsidRPr="00FF0414" w:rsidRDefault="00A4308A" w:rsidP="00580C62">
      <w:pPr>
        <w:jc w:val="right"/>
        <w:rPr>
          <w:sz w:val="20"/>
          <w:szCs w:val="20"/>
        </w:rPr>
      </w:pPr>
      <w:r w:rsidRPr="00FF0414">
        <w:rPr>
          <w:sz w:val="20"/>
          <w:szCs w:val="20"/>
        </w:rPr>
        <w:t xml:space="preserve">                                                               от 28.05.2018  года № 118 </w:t>
      </w:r>
    </w:p>
    <w:p w:rsidR="00A4308A" w:rsidRPr="0092790D" w:rsidRDefault="00A4308A" w:rsidP="0092790D">
      <w:pPr>
        <w:jc w:val="right"/>
        <w:rPr>
          <w:sz w:val="24"/>
          <w:szCs w:val="24"/>
        </w:rPr>
      </w:pP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 xml:space="preserve">Границы 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 xml:space="preserve">территории осуществления территориального общественного самоуправления в </w:t>
      </w:r>
      <w:r>
        <w:rPr>
          <w:b/>
          <w:bCs/>
          <w:sz w:val="24"/>
          <w:szCs w:val="24"/>
        </w:rPr>
        <w:t>д. Рождественка</w:t>
      </w:r>
      <w:r w:rsidRPr="0092790D">
        <w:rPr>
          <w:b/>
          <w:bCs/>
          <w:sz w:val="24"/>
          <w:szCs w:val="24"/>
        </w:rPr>
        <w:t xml:space="preserve"> Татарского района </w:t>
      </w:r>
    </w:p>
    <w:p w:rsidR="00A4308A" w:rsidRPr="0092790D" w:rsidRDefault="00A4308A" w:rsidP="0092790D">
      <w:pPr>
        <w:rPr>
          <w:b/>
          <w:bCs/>
          <w:sz w:val="24"/>
          <w:szCs w:val="24"/>
        </w:rPr>
      </w:pPr>
      <w:r w:rsidRPr="0092790D">
        <w:rPr>
          <w:b/>
          <w:bCs/>
          <w:sz w:val="24"/>
          <w:szCs w:val="24"/>
        </w:rPr>
        <w:t>Новосибирской области</w:t>
      </w:r>
    </w:p>
    <w:p w:rsidR="00A4308A" w:rsidRPr="0092790D" w:rsidRDefault="00A4308A" w:rsidP="0092790D">
      <w:pPr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A4308A" w:rsidRPr="0092790D">
        <w:tc>
          <w:tcPr>
            <w:tcW w:w="4785" w:type="dxa"/>
          </w:tcPr>
          <w:p w:rsidR="00A4308A" w:rsidRPr="00B16373" w:rsidRDefault="00A4308A" w:rsidP="0092790D">
            <w:pPr>
              <w:rPr>
                <w:sz w:val="24"/>
                <w:szCs w:val="24"/>
              </w:rPr>
            </w:pPr>
            <w:r w:rsidRPr="00B16373">
              <w:rPr>
                <w:sz w:val="24"/>
                <w:szCs w:val="24"/>
              </w:rPr>
              <w:t>Наименование ТОС</w:t>
            </w:r>
          </w:p>
        </w:tc>
        <w:tc>
          <w:tcPr>
            <w:tcW w:w="4786" w:type="dxa"/>
          </w:tcPr>
          <w:p w:rsidR="00A4308A" w:rsidRPr="00B16373" w:rsidRDefault="00A4308A" w:rsidP="0092790D">
            <w:pPr>
              <w:rPr>
                <w:sz w:val="24"/>
                <w:szCs w:val="24"/>
              </w:rPr>
            </w:pPr>
            <w:r w:rsidRPr="00B16373">
              <w:rPr>
                <w:sz w:val="24"/>
                <w:szCs w:val="24"/>
              </w:rPr>
              <w:t>Границы территорий (улицы, проезды, переулки и иные территории, № домов)</w:t>
            </w:r>
          </w:p>
        </w:tc>
      </w:tr>
      <w:tr w:rsidR="00A4308A" w:rsidRPr="0092790D">
        <w:tc>
          <w:tcPr>
            <w:tcW w:w="4785" w:type="dxa"/>
          </w:tcPr>
          <w:p w:rsidR="00A4308A" w:rsidRPr="00B16373" w:rsidRDefault="00A4308A" w:rsidP="00927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ТОС «Лилия</w:t>
            </w:r>
            <w:r w:rsidRPr="00B16373">
              <w:rPr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A4308A" w:rsidRPr="00B16373" w:rsidRDefault="00A4308A" w:rsidP="00DC7EAE">
            <w:pPr>
              <w:rPr>
                <w:sz w:val="24"/>
                <w:szCs w:val="24"/>
              </w:rPr>
            </w:pPr>
            <w:r w:rsidRPr="00B16373">
              <w:rPr>
                <w:sz w:val="24"/>
                <w:szCs w:val="24"/>
              </w:rPr>
              <w:t xml:space="preserve">Улицы:  </w:t>
            </w:r>
            <w:r>
              <w:rPr>
                <w:sz w:val="24"/>
                <w:szCs w:val="24"/>
              </w:rPr>
              <w:t>Светлая, д.Рождественка</w:t>
            </w:r>
            <w:r w:rsidRPr="00B16373">
              <w:rPr>
                <w:sz w:val="24"/>
                <w:szCs w:val="24"/>
              </w:rPr>
              <w:t xml:space="preserve"> Татарского района Новосибирской области</w:t>
            </w:r>
          </w:p>
        </w:tc>
      </w:tr>
    </w:tbl>
    <w:p w:rsidR="00A4308A" w:rsidRPr="0092790D" w:rsidRDefault="00A4308A" w:rsidP="0092790D">
      <w:pPr>
        <w:rPr>
          <w:sz w:val="24"/>
          <w:szCs w:val="24"/>
        </w:rPr>
      </w:pPr>
    </w:p>
    <w:p w:rsidR="00A4308A" w:rsidRPr="0092790D" w:rsidRDefault="00A4308A" w:rsidP="0092790D">
      <w:pPr>
        <w:pStyle w:val="BodyText"/>
        <w:jc w:val="right"/>
        <w:rPr>
          <w:sz w:val="24"/>
          <w:szCs w:val="24"/>
        </w:rPr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 w:rsidP="008F56E7">
      <w:pPr>
        <w:pStyle w:val="BodyText"/>
      </w:pPr>
    </w:p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p w:rsidR="00A4308A" w:rsidRDefault="00A4308A"/>
    <w:sectPr w:rsidR="00A4308A" w:rsidSect="00580C62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35D"/>
    <w:multiLevelType w:val="hybridMultilevel"/>
    <w:tmpl w:val="4C9ED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8777EF"/>
    <w:multiLevelType w:val="hybridMultilevel"/>
    <w:tmpl w:val="157EDAAA"/>
    <w:lvl w:ilvl="0" w:tplc="5F7EE1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C6F91"/>
    <w:multiLevelType w:val="multilevel"/>
    <w:tmpl w:val="61A42FD8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7D25420E"/>
    <w:multiLevelType w:val="multilevel"/>
    <w:tmpl w:val="BD5C26C6"/>
    <w:lvl w:ilvl="0">
      <w:start w:val="2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2017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6E7"/>
    <w:rsid w:val="00023BE7"/>
    <w:rsid w:val="000F3A96"/>
    <w:rsid w:val="001B60DB"/>
    <w:rsid w:val="00220B1E"/>
    <w:rsid w:val="00263E30"/>
    <w:rsid w:val="00266E85"/>
    <w:rsid w:val="002F5655"/>
    <w:rsid w:val="003641D9"/>
    <w:rsid w:val="003F3B47"/>
    <w:rsid w:val="00417634"/>
    <w:rsid w:val="004767E8"/>
    <w:rsid w:val="00480F1F"/>
    <w:rsid w:val="00580C62"/>
    <w:rsid w:val="00843B18"/>
    <w:rsid w:val="008C0C89"/>
    <w:rsid w:val="008F56E7"/>
    <w:rsid w:val="00926C2E"/>
    <w:rsid w:val="0092790D"/>
    <w:rsid w:val="009D5CDE"/>
    <w:rsid w:val="00A3208E"/>
    <w:rsid w:val="00A4308A"/>
    <w:rsid w:val="00B16373"/>
    <w:rsid w:val="00B5562F"/>
    <w:rsid w:val="00B66605"/>
    <w:rsid w:val="00BA375E"/>
    <w:rsid w:val="00CE26CC"/>
    <w:rsid w:val="00D6648F"/>
    <w:rsid w:val="00DC7EAE"/>
    <w:rsid w:val="00E327BC"/>
    <w:rsid w:val="00E43BC3"/>
    <w:rsid w:val="00E9548C"/>
    <w:rsid w:val="00F466A0"/>
    <w:rsid w:val="00FF0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6E7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56E7"/>
    <w:pPr>
      <w:keepNext/>
      <w:overflowPunct w:val="0"/>
      <w:autoSpaceDE w:val="0"/>
      <w:autoSpaceDN w:val="0"/>
      <w:adjustRightInd w:val="0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F56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8F56E7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F56E7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8F56E7"/>
    <w:pPr>
      <w:ind w:left="720"/>
      <w:jc w:val="left"/>
    </w:pPr>
    <w:rPr>
      <w:rFonts w:eastAsia="Calibri"/>
      <w:sz w:val="24"/>
      <w:szCs w:val="24"/>
    </w:rPr>
  </w:style>
  <w:style w:type="table" w:styleId="TableGrid">
    <w:name w:val="Table Grid"/>
    <w:basedOn w:val="TableNormal"/>
    <w:uiPriority w:val="99"/>
    <w:rsid w:val="003F3B4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52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180</TotalTime>
  <Pages>2</Pages>
  <Words>369</Words>
  <Characters>2104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пользователь</cp:lastModifiedBy>
  <cp:revision>15</cp:revision>
  <cp:lastPrinted>2018-05-29T03:12:00Z</cp:lastPrinted>
  <dcterms:created xsi:type="dcterms:W3CDTF">2018-02-12T02:56:00Z</dcterms:created>
  <dcterms:modified xsi:type="dcterms:W3CDTF">2018-05-29T03:12:00Z</dcterms:modified>
</cp:coreProperties>
</file>